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D1492C" w14:textId="77777777" w:rsidR="00167AE3" w:rsidRDefault="00167AE3" w:rsidP="00167AE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ROSE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d.1464)</w:t>
      </w:r>
    </w:p>
    <w:p w14:paraId="28F0F733" w14:textId="77777777" w:rsidR="00167AE3" w:rsidRDefault="00167AE3" w:rsidP="00167AE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Whepstead</w:t>
      </w:r>
      <w:proofErr w:type="spellEnd"/>
      <w:r>
        <w:rPr>
          <w:rFonts w:cs="Times New Roman"/>
          <w:szCs w:val="24"/>
        </w:rPr>
        <w:t>.</w:t>
      </w:r>
    </w:p>
    <w:p w14:paraId="3F482DAE" w14:textId="77777777" w:rsidR="00167AE3" w:rsidRDefault="00167AE3" w:rsidP="00167AE3">
      <w:pPr>
        <w:pStyle w:val="NoSpacing"/>
        <w:rPr>
          <w:rFonts w:cs="Times New Roman"/>
          <w:szCs w:val="24"/>
        </w:rPr>
      </w:pPr>
    </w:p>
    <w:p w14:paraId="4F0D30FF" w14:textId="77777777" w:rsidR="00167AE3" w:rsidRDefault="00167AE3" w:rsidP="00167AE3">
      <w:pPr>
        <w:pStyle w:val="NoSpacing"/>
        <w:rPr>
          <w:rFonts w:cs="Times New Roman"/>
          <w:szCs w:val="24"/>
        </w:rPr>
      </w:pPr>
    </w:p>
    <w:p w14:paraId="481D76BC" w14:textId="77777777" w:rsidR="00167AE3" w:rsidRDefault="00167AE3" w:rsidP="00167AE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Jun.1444</w:t>
      </w:r>
      <w:r>
        <w:rPr>
          <w:rFonts w:cs="Times New Roman"/>
          <w:szCs w:val="24"/>
        </w:rPr>
        <w:tab/>
        <w:t xml:space="preserve">William Everard of </w:t>
      </w:r>
      <w:proofErr w:type="spellStart"/>
      <w:r>
        <w:rPr>
          <w:rFonts w:cs="Times New Roman"/>
          <w:szCs w:val="24"/>
        </w:rPr>
        <w:t>Laweshall</w:t>
      </w:r>
      <w:proofErr w:type="spellEnd"/>
      <w:r>
        <w:rPr>
          <w:rFonts w:cs="Times New Roman"/>
          <w:szCs w:val="24"/>
        </w:rPr>
        <w:t>, Suffolk(q.v.), appointed him as a joint</w:t>
      </w:r>
    </w:p>
    <w:p w14:paraId="2D60EACE" w14:textId="77777777" w:rsidR="00167AE3" w:rsidRDefault="00167AE3" w:rsidP="00167AE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executor of his Will.</w:t>
      </w:r>
    </w:p>
    <w:p w14:paraId="7A1CB8E0" w14:textId="77777777" w:rsidR="00167AE3" w:rsidRDefault="00167AE3" w:rsidP="00167AE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(“Wills of the Archdeaconry of Sudbury, 1439 – 1474, volume 1, </w:t>
      </w:r>
    </w:p>
    <w:p w14:paraId="3AED53A0" w14:textId="77777777" w:rsidR="00167AE3" w:rsidRDefault="00167AE3" w:rsidP="00167AE3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>ed. Peter Northeast, pub. the Suffolk Records Society, 2001, p.108)</w:t>
      </w:r>
    </w:p>
    <w:p w14:paraId="3DADEA7B" w14:textId="77777777" w:rsidR="00167AE3" w:rsidRDefault="00167AE3" w:rsidP="00167AE3">
      <w:pPr>
        <w:pStyle w:val="NoSpacing"/>
        <w:rPr>
          <w:rFonts w:cs="Times New Roman"/>
          <w:szCs w:val="24"/>
        </w:rPr>
      </w:pPr>
    </w:p>
    <w:p w14:paraId="540943DA" w14:textId="77777777" w:rsidR="00167AE3" w:rsidRDefault="00167AE3" w:rsidP="00167AE3">
      <w:pPr>
        <w:pStyle w:val="NoSpacing"/>
        <w:rPr>
          <w:rFonts w:cs="Times New Roman"/>
          <w:szCs w:val="24"/>
        </w:rPr>
      </w:pPr>
    </w:p>
    <w:p w14:paraId="027CF3DE" w14:textId="77777777" w:rsidR="00167AE3" w:rsidRDefault="00167AE3" w:rsidP="00167AE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2 June 2024</w:t>
      </w:r>
    </w:p>
    <w:p w14:paraId="08B36C2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04F134" w14:textId="77777777" w:rsidR="00167AE3" w:rsidRDefault="00167AE3" w:rsidP="009139A6">
      <w:r>
        <w:separator/>
      </w:r>
    </w:p>
  </w:endnote>
  <w:endnote w:type="continuationSeparator" w:id="0">
    <w:p w14:paraId="173A5BE7" w14:textId="77777777" w:rsidR="00167AE3" w:rsidRDefault="00167AE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1603A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88971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6DF73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70DD1E" w14:textId="77777777" w:rsidR="00167AE3" w:rsidRDefault="00167AE3" w:rsidP="009139A6">
      <w:r>
        <w:separator/>
      </w:r>
    </w:p>
  </w:footnote>
  <w:footnote w:type="continuationSeparator" w:id="0">
    <w:p w14:paraId="63AD8388" w14:textId="77777777" w:rsidR="00167AE3" w:rsidRDefault="00167AE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2FD36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34E94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5607A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AE3"/>
    <w:rsid w:val="000666E0"/>
    <w:rsid w:val="00167AE3"/>
    <w:rsid w:val="002510B7"/>
    <w:rsid w:val="00270799"/>
    <w:rsid w:val="005C130B"/>
    <w:rsid w:val="00826F5C"/>
    <w:rsid w:val="008E3353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5A6D8E"/>
  <w15:chartTrackingRefBased/>
  <w15:docId w15:val="{132201EF-D380-42B2-9B41-E0822BC5D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2024-06-02T20:32:00Z</dcterms:created>
  <dcterms:modified xsi:type="dcterms:W3CDTF">2024-06-02T20:32:00Z</dcterms:modified>
</cp:coreProperties>
</file>